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4253" w:rsidRDefault="00574253" w:rsidP="00574253">
      <w:pPr>
        <w:jc w:val="center"/>
        <w:rPr>
          <w:b/>
        </w:rPr>
      </w:pPr>
      <w:r>
        <w:rPr>
          <w:b/>
        </w:rPr>
        <w:t xml:space="preserve">Konspekt </w:t>
      </w:r>
      <w:r w:rsidR="00CE2589">
        <w:rPr>
          <w:b/>
        </w:rPr>
        <w:t xml:space="preserve"> </w:t>
      </w:r>
      <w:r>
        <w:rPr>
          <w:b/>
        </w:rPr>
        <w:t xml:space="preserve">zajęć </w:t>
      </w:r>
    </w:p>
    <w:p w:rsidR="00546B2D" w:rsidRDefault="00546B2D" w:rsidP="00574253">
      <w:pPr>
        <w:jc w:val="center"/>
        <w:rPr>
          <w:b/>
        </w:rPr>
      </w:pPr>
      <w:r>
        <w:rPr>
          <w:b/>
        </w:rPr>
        <w:t xml:space="preserve">I.T </w:t>
      </w:r>
      <w:r w:rsidR="00006CC3">
        <w:rPr>
          <w:b/>
        </w:rPr>
        <w:t>s.44</w:t>
      </w:r>
    </w:p>
    <w:p w:rsidR="00574253" w:rsidRDefault="00574253" w:rsidP="00574253">
      <w:pPr>
        <w:jc w:val="center"/>
        <w:rPr>
          <w:b/>
        </w:rPr>
      </w:pPr>
      <w:r>
        <w:rPr>
          <w:b/>
        </w:rPr>
        <w:t>Data realizacji……………</w:t>
      </w:r>
    </w:p>
    <w:p w:rsidR="00574253" w:rsidRDefault="00574253" w:rsidP="00574253">
      <w:pPr>
        <w:rPr>
          <w:b/>
        </w:rPr>
      </w:pPr>
    </w:p>
    <w:p w:rsidR="00574253" w:rsidRDefault="00574253" w:rsidP="00574253">
      <w:r>
        <w:rPr>
          <w:b/>
        </w:rPr>
        <w:t>Prowadząca:</w:t>
      </w:r>
      <w:r>
        <w:t>……………………………………………………………………………</w:t>
      </w:r>
    </w:p>
    <w:p w:rsidR="00574253" w:rsidRDefault="00006CC3" w:rsidP="00574253">
      <w:r>
        <w:rPr>
          <w:b/>
        </w:rPr>
        <w:t>Poziom I</w:t>
      </w:r>
    </w:p>
    <w:p w:rsidR="00574253" w:rsidRPr="006416B2" w:rsidRDefault="00546B2D" w:rsidP="00574253">
      <w:pPr>
        <w:rPr>
          <w:i/>
          <w:color w:val="FF0000"/>
        </w:rPr>
      </w:pPr>
      <w:r w:rsidRPr="00911A3A">
        <w:rPr>
          <w:b/>
          <w:color w:val="000000"/>
        </w:rPr>
        <w:t>Aktywność</w:t>
      </w:r>
      <w:r w:rsidR="00911A3A" w:rsidRPr="00911A3A">
        <w:rPr>
          <w:b/>
          <w:color w:val="000000"/>
        </w:rPr>
        <w:t>:</w:t>
      </w:r>
      <w:r w:rsidRPr="0095386C">
        <w:rPr>
          <w:color w:val="000000"/>
        </w:rPr>
        <w:t xml:space="preserve"> przyrodnicza</w:t>
      </w:r>
    </w:p>
    <w:p w:rsidR="00574253" w:rsidRDefault="00574253" w:rsidP="00574253">
      <w:r>
        <w:rPr>
          <w:b/>
        </w:rPr>
        <w:t>Temat:</w:t>
      </w:r>
      <w:r>
        <w:t xml:space="preserve"> </w:t>
      </w:r>
      <w:r w:rsidR="00006CC3" w:rsidRPr="00EE7210">
        <w:t>Dzieciaki i zwierzaki</w:t>
      </w:r>
      <w:r w:rsidR="00911A3A">
        <w:t>.</w:t>
      </w:r>
    </w:p>
    <w:p w:rsidR="00F7428A" w:rsidRPr="00574253" w:rsidRDefault="00F7428A" w:rsidP="00574253">
      <w:pPr>
        <w:rPr>
          <w:b/>
          <w:i/>
        </w:rPr>
      </w:pPr>
      <w:bookmarkStart w:id="0" w:name="_GoBack"/>
      <w:bookmarkEnd w:id="0"/>
    </w:p>
    <w:p w:rsidR="00574253" w:rsidRDefault="00574253" w:rsidP="00574253">
      <w:pPr>
        <w:rPr>
          <w:b/>
        </w:rPr>
      </w:pPr>
      <w:r>
        <w:rPr>
          <w:b/>
        </w:rPr>
        <w:t xml:space="preserve">Cele: </w:t>
      </w:r>
    </w:p>
    <w:p w:rsidR="00AE6451" w:rsidRDefault="00AE6451" w:rsidP="00574253">
      <w:pPr>
        <w:rPr>
          <w:b/>
        </w:rPr>
      </w:pPr>
    </w:p>
    <w:p w:rsidR="00546B2D" w:rsidRPr="00AE6451" w:rsidRDefault="00574253" w:rsidP="00AE6451">
      <w:pPr>
        <w:ind w:left="720"/>
        <w:rPr>
          <w:b/>
        </w:rPr>
      </w:pPr>
      <w:r w:rsidRPr="00EE3DDD">
        <w:rPr>
          <w:b/>
        </w:rPr>
        <w:t>Cel</w:t>
      </w:r>
      <w:r w:rsidR="00780D0B" w:rsidRPr="00EE3DDD">
        <w:rPr>
          <w:b/>
        </w:rPr>
        <w:t>e ogólne</w:t>
      </w:r>
      <w:r>
        <w:t xml:space="preserve">: </w:t>
      </w:r>
    </w:p>
    <w:p w:rsidR="00006CC3" w:rsidRPr="0095386C" w:rsidRDefault="00006CC3" w:rsidP="00911A3A">
      <w:pPr>
        <w:numPr>
          <w:ilvl w:val="0"/>
          <w:numId w:val="14"/>
        </w:numPr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95386C">
        <w:rPr>
          <w:rFonts w:eastAsia="Calibri"/>
          <w:sz w:val="22"/>
          <w:szCs w:val="22"/>
          <w:lang w:eastAsia="en-US"/>
        </w:rPr>
        <w:t xml:space="preserve">Wymienia zwierzęta żyjące w jego otoczeniu (pies, kot, rybki, żółw, myszka…) </w:t>
      </w:r>
    </w:p>
    <w:p w:rsidR="00006CC3" w:rsidRPr="0095386C" w:rsidRDefault="00006CC3" w:rsidP="00911A3A">
      <w:pPr>
        <w:numPr>
          <w:ilvl w:val="0"/>
          <w:numId w:val="14"/>
        </w:numPr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95386C">
        <w:rPr>
          <w:rFonts w:eastAsia="Calibri"/>
          <w:sz w:val="22"/>
          <w:szCs w:val="22"/>
          <w:lang w:eastAsia="en-US"/>
        </w:rPr>
        <w:t>Nazywa środowisko, w którym żyją poszczególne zwierzęta</w:t>
      </w:r>
    </w:p>
    <w:p w:rsidR="00006CC3" w:rsidRPr="0095386C" w:rsidRDefault="00006CC3" w:rsidP="00911A3A">
      <w:pPr>
        <w:numPr>
          <w:ilvl w:val="0"/>
          <w:numId w:val="15"/>
        </w:numPr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95386C">
        <w:rPr>
          <w:rFonts w:eastAsia="Calibri"/>
          <w:sz w:val="22"/>
          <w:szCs w:val="22"/>
          <w:lang w:eastAsia="en-US"/>
        </w:rPr>
        <w:t>Rozwija wyobraźnię i poszerza wiedzę na temat zwierząt poprzez zastosowanie technik twórczego myślenia</w:t>
      </w:r>
    </w:p>
    <w:p w:rsidR="00AE6451" w:rsidRDefault="00006CC3" w:rsidP="00911A3A">
      <w:pPr>
        <w:numPr>
          <w:ilvl w:val="0"/>
          <w:numId w:val="15"/>
        </w:numPr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95386C">
        <w:rPr>
          <w:rFonts w:eastAsia="Calibri"/>
          <w:sz w:val="22"/>
          <w:szCs w:val="22"/>
          <w:lang w:eastAsia="en-US"/>
        </w:rPr>
        <w:t>Rozpoznaje i nazywa poszczególne zwierzęta</w:t>
      </w:r>
    </w:p>
    <w:p w:rsidR="00006CC3" w:rsidRDefault="00006CC3" w:rsidP="00911A3A">
      <w:pPr>
        <w:numPr>
          <w:ilvl w:val="0"/>
          <w:numId w:val="15"/>
        </w:numPr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AE6451">
        <w:rPr>
          <w:rFonts w:eastAsia="Calibri"/>
          <w:sz w:val="22"/>
          <w:szCs w:val="22"/>
          <w:lang w:eastAsia="en-US"/>
        </w:rPr>
        <w:t>Układa zagadki na temat zwierząt</w:t>
      </w:r>
    </w:p>
    <w:p w:rsidR="00AE6451" w:rsidRPr="00AE6451" w:rsidRDefault="00AE6451" w:rsidP="00911A3A">
      <w:pPr>
        <w:spacing w:after="200" w:line="276" w:lineRule="auto"/>
        <w:ind w:left="720"/>
        <w:contextualSpacing/>
        <w:jc w:val="both"/>
        <w:rPr>
          <w:rFonts w:eastAsia="Calibri"/>
          <w:sz w:val="22"/>
          <w:szCs w:val="22"/>
          <w:lang w:eastAsia="en-US"/>
        </w:rPr>
      </w:pPr>
    </w:p>
    <w:p w:rsidR="00574253" w:rsidRPr="00EE3DDD" w:rsidRDefault="00EE3DDD" w:rsidP="00911A3A">
      <w:pPr>
        <w:ind w:left="720"/>
        <w:jc w:val="both"/>
        <w:rPr>
          <w:b/>
        </w:rPr>
      </w:pPr>
      <w:r w:rsidRPr="00EE3DDD">
        <w:rPr>
          <w:b/>
        </w:rPr>
        <w:t xml:space="preserve">Cele szczegółowe - </w:t>
      </w:r>
      <w:r w:rsidR="00574253" w:rsidRPr="00EE3DDD">
        <w:rPr>
          <w:b/>
        </w:rPr>
        <w:t>Uczeń:</w:t>
      </w:r>
    </w:p>
    <w:p w:rsidR="00006CC3" w:rsidRDefault="00006CC3" w:rsidP="00911A3A">
      <w:pPr>
        <w:pStyle w:val="Akapitzlist"/>
        <w:numPr>
          <w:ilvl w:val="0"/>
          <w:numId w:val="13"/>
        </w:numPr>
        <w:jc w:val="both"/>
      </w:pPr>
      <w:r w:rsidRPr="00006CC3">
        <w:t xml:space="preserve">Nazywa zwierzęta z najbliższego otoczenia. </w:t>
      </w:r>
    </w:p>
    <w:p w:rsidR="00006CC3" w:rsidRDefault="00006CC3" w:rsidP="00911A3A">
      <w:pPr>
        <w:pStyle w:val="Akapitzlist"/>
        <w:numPr>
          <w:ilvl w:val="0"/>
          <w:numId w:val="13"/>
        </w:numPr>
        <w:jc w:val="both"/>
      </w:pPr>
      <w:r w:rsidRPr="00006CC3">
        <w:t xml:space="preserve">Wie, w jakim środowisku naturalnym one występują na wolności (gdy rybki lub żółw). </w:t>
      </w:r>
    </w:p>
    <w:p w:rsidR="005B051D" w:rsidRDefault="00006CC3" w:rsidP="00911A3A">
      <w:pPr>
        <w:pStyle w:val="Akapitzlist"/>
        <w:numPr>
          <w:ilvl w:val="0"/>
          <w:numId w:val="13"/>
        </w:numPr>
        <w:jc w:val="both"/>
      </w:pPr>
      <w:r w:rsidRPr="00006CC3">
        <w:t>Potrafi wymienić bajki, w których dane zwierzątka występują.</w:t>
      </w:r>
    </w:p>
    <w:p w:rsidR="00F51746" w:rsidRDefault="00F51746" w:rsidP="00911A3A">
      <w:pPr>
        <w:pStyle w:val="Akapitzlist"/>
        <w:jc w:val="both"/>
      </w:pPr>
    </w:p>
    <w:p w:rsidR="00546B2D" w:rsidRDefault="00546B2D" w:rsidP="00911A3A">
      <w:pPr>
        <w:jc w:val="both"/>
      </w:pPr>
    </w:p>
    <w:p w:rsidR="00574253" w:rsidRDefault="00574253" w:rsidP="00911A3A">
      <w:pPr>
        <w:jc w:val="both"/>
        <w:rPr>
          <w:b/>
        </w:rPr>
      </w:pPr>
      <w:r>
        <w:rPr>
          <w:b/>
        </w:rPr>
        <w:t xml:space="preserve">Metoda: </w:t>
      </w:r>
      <w:r w:rsidR="004C211B" w:rsidRPr="004C211B">
        <w:t>problemowa, twórcza, zadaniowa</w:t>
      </w:r>
      <w:r w:rsidR="004C211B">
        <w:rPr>
          <w:b/>
        </w:rPr>
        <w:t xml:space="preserve"> </w:t>
      </w:r>
    </w:p>
    <w:p w:rsidR="00911A3A" w:rsidRPr="00574253" w:rsidRDefault="00911A3A" w:rsidP="00911A3A">
      <w:pPr>
        <w:jc w:val="both"/>
      </w:pPr>
    </w:p>
    <w:p w:rsidR="00574253" w:rsidRDefault="00574253" w:rsidP="00911A3A">
      <w:pPr>
        <w:jc w:val="both"/>
      </w:pPr>
      <w:r>
        <w:rPr>
          <w:b/>
        </w:rPr>
        <w:t>Forma:</w:t>
      </w:r>
      <w:r w:rsidRPr="004C211B">
        <w:t xml:space="preserve"> </w:t>
      </w:r>
      <w:r w:rsidR="004C211B" w:rsidRPr="004C211B">
        <w:t>indywidualna</w:t>
      </w:r>
    </w:p>
    <w:p w:rsidR="00911A3A" w:rsidRDefault="00911A3A" w:rsidP="00911A3A">
      <w:pPr>
        <w:jc w:val="both"/>
      </w:pPr>
    </w:p>
    <w:p w:rsidR="00574253" w:rsidRDefault="00574253" w:rsidP="00911A3A">
      <w:pPr>
        <w:jc w:val="both"/>
      </w:pPr>
      <w:r>
        <w:rPr>
          <w:b/>
        </w:rPr>
        <w:t xml:space="preserve">Sposoby różnicowania metod i form pracy: </w:t>
      </w:r>
      <w:r w:rsidR="00780D0B">
        <w:t>Ćwiczenia pantomimiczne, zabawa ruchowa, ćwiczenia na spostrzegawczość, ćwiczenia rozwijające pamięć, ćwiczenia na refleks.</w:t>
      </w:r>
    </w:p>
    <w:p w:rsidR="00911A3A" w:rsidRDefault="00911A3A" w:rsidP="00911A3A">
      <w:pPr>
        <w:jc w:val="both"/>
        <w:rPr>
          <w:b/>
        </w:rPr>
      </w:pPr>
    </w:p>
    <w:p w:rsidR="00006CC3" w:rsidRDefault="00574253" w:rsidP="00911A3A">
      <w:pPr>
        <w:jc w:val="both"/>
        <w:rPr>
          <w:color w:val="000000"/>
        </w:rPr>
      </w:pPr>
      <w:r>
        <w:rPr>
          <w:b/>
          <w:color w:val="000000"/>
        </w:rPr>
        <w:t xml:space="preserve">Środki dydaktyczne: </w:t>
      </w:r>
      <w:r w:rsidR="00911A3A">
        <w:rPr>
          <w:color w:val="000000"/>
        </w:rPr>
        <w:t>p</w:t>
      </w:r>
      <w:r w:rsidR="00006CC3" w:rsidRPr="00006CC3">
        <w:rPr>
          <w:color w:val="000000"/>
        </w:rPr>
        <w:t>rezentacja multimedialna</w:t>
      </w:r>
      <w:r w:rsidR="00911A3A">
        <w:rPr>
          <w:color w:val="000000"/>
        </w:rPr>
        <w:t xml:space="preserve"> (zał. 1), ilustracje (zał. 2-6</w:t>
      </w:r>
      <w:r w:rsidR="00911A3A" w:rsidRPr="00911A3A">
        <w:rPr>
          <w:color w:val="000000"/>
        </w:rPr>
        <w:t>),</w:t>
      </w:r>
    </w:p>
    <w:p w:rsidR="00AE6451" w:rsidRDefault="00AE6451" w:rsidP="00911A3A">
      <w:pPr>
        <w:jc w:val="both"/>
        <w:rPr>
          <w:color w:val="000000"/>
        </w:rPr>
      </w:pPr>
    </w:p>
    <w:p w:rsidR="00006CC3" w:rsidRDefault="00574253" w:rsidP="00911A3A">
      <w:pPr>
        <w:jc w:val="both"/>
        <w:rPr>
          <w:color w:val="000000"/>
        </w:rPr>
      </w:pPr>
      <w:r>
        <w:rPr>
          <w:b/>
          <w:color w:val="000000"/>
        </w:rPr>
        <w:t>Praca domowa</w:t>
      </w:r>
      <w:r w:rsidR="00006CC3">
        <w:rPr>
          <w:b/>
          <w:color w:val="000000"/>
        </w:rPr>
        <w:t xml:space="preserve">: </w:t>
      </w:r>
      <w:r w:rsidR="00006CC3" w:rsidRPr="00006CC3">
        <w:rPr>
          <w:color w:val="000000"/>
        </w:rPr>
        <w:t>Nauczyciel prosi by każde dziecko</w:t>
      </w:r>
      <w:r w:rsidR="00006CC3">
        <w:rPr>
          <w:b/>
          <w:color w:val="000000"/>
        </w:rPr>
        <w:t xml:space="preserve"> </w:t>
      </w:r>
      <w:r w:rsidR="00006CC3">
        <w:rPr>
          <w:color w:val="000000"/>
        </w:rPr>
        <w:t xml:space="preserve">wybrało </w:t>
      </w:r>
      <w:r w:rsidR="00006CC3" w:rsidRPr="00006CC3">
        <w:rPr>
          <w:color w:val="000000"/>
        </w:rPr>
        <w:t xml:space="preserve"> się z rodzicami do najbliższeg</w:t>
      </w:r>
      <w:r w:rsidR="00780D0B">
        <w:rPr>
          <w:color w:val="000000"/>
        </w:rPr>
        <w:t>o sklepu zoologicznego i zapytało</w:t>
      </w:r>
      <w:r w:rsidR="00006CC3" w:rsidRPr="00006CC3">
        <w:rPr>
          <w:color w:val="000000"/>
        </w:rPr>
        <w:t xml:space="preserve"> sprzedawcę : Jakie zwierzątka najczęściej wybierają dzieci”?</w:t>
      </w:r>
      <w:r w:rsidR="00006CC3">
        <w:rPr>
          <w:b/>
          <w:color w:val="000000"/>
        </w:rPr>
        <w:t xml:space="preserve"> </w:t>
      </w:r>
      <w:r w:rsidR="00006CC3" w:rsidRPr="00006CC3">
        <w:rPr>
          <w:color w:val="000000"/>
        </w:rPr>
        <w:t xml:space="preserve">„O jakie najczęściej proszą rodziców”? </w:t>
      </w:r>
      <w:r w:rsidR="00006CC3">
        <w:rPr>
          <w:color w:val="000000"/>
        </w:rPr>
        <w:t xml:space="preserve"> Na kolejnych zajęciach podzielimy się swoimi spostrzeżeniami. </w:t>
      </w:r>
    </w:p>
    <w:p w:rsidR="00AE6451" w:rsidRPr="00006CC3" w:rsidRDefault="00AE6451" w:rsidP="00911A3A">
      <w:pPr>
        <w:jc w:val="both"/>
        <w:rPr>
          <w:color w:val="000000"/>
        </w:rPr>
      </w:pPr>
    </w:p>
    <w:p w:rsidR="00AE6451" w:rsidRDefault="00574253" w:rsidP="00911A3A">
      <w:pPr>
        <w:jc w:val="both"/>
        <w:rPr>
          <w:b/>
          <w:color w:val="000000"/>
        </w:rPr>
      </w:pPr>
      <w:r>
        <w:rPr>
          <w:b/>
          <w:color w:val="000000"/>
        </w:rPr>
        <w:t>Przebieg:</w:t>
      </w:r>
    </w:p>
    <w:p w:rsidR="00574253" w:rsidRDefault="00E42FDB" w:rsidP="00911A3A">
      <w:pPr>
        <w:jc w:val="both"/>
        <w:rPr>
          <w:b/>
          <w:color w:val="000000"/>
        </w:rPr>
      </w:pPr>
      <w:r>
        <w:rPr>
          <w:b/>
          <w:color w:val="000000"/>
        </w:rPr>
        <w:t xml:space="preserve"> </w:t>
      </w:r>
    </w:p>
    <w:p w:rsidR="00F51746" w:rsidRDefault="00F51746" w:rsidP="00911A3A">
      <w:pPr>
        <w:pStyle w:val="Akapitzlist"/>
        <w:numPr>
          <w:ilvl w:val="0"/>
          <w:numId w:val="11"/>
        </w:numPr>
        <w:jc w:val="both"/>
        <w:rPr>
          <w:b/>
          <w:color w:val="000000"/>
        </w:rPr>
      </w:pPr>
      <w:r w:rsidRPr="00F51746">
        <w:rPr>
          <w:b/>
          <w:color w:val="000000"/>
        </w:rPr>
        <w:t>Zajęcia wprowadzające</w:t>
      </w:r>
      <w:r>
        <w:rPr>
          <w:b/>
          <w:color w:val="000000"/>
        </w:rPr>
        <w:t xml:space="preserve">- Prezentacja multimedialna (ćwiczenie na rozwijanie </w:t>
      </w:r>
      <w:r w:rsidR="00780D0B">
        <w:rPr>
          <w:b/>
          <w:color w:val="000000"/>
        </w:rPr>
        <w:t xml:space="preserve">refleksu i </w:t>
      </w:r>
      <w:r w:rsidR="00006CC3">
        <w:rPr>
          <w:b/>
          <w:color w:val="000000"/>
        </w:rPr>
        <w:t xml:space="preserve"> spostrzegawczości</w:t>
      </w:r>
      <w:r>
        <w:rPr>
          <w:b/>
          <w:color w:val="000000"/>
        </w:rPr>
        <w:t>).</w:t>
      </w:r>
    </w:p>
    <w:p w:rsidR="00006CC3" w:rsidRDefault="00F51746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>Nauczycie</w:t>
      </w:r>
      <w:r w:rsidR="009B0E1B">
        <w:rPr>
          <w:color w:val="000000"/>
        </w:rPr>
        <w:t>l pokazuje dzieciom prezentację</w:t>
      </w:r>
      <w:r>
        <w:rPr>
          <w:color w:val="000000"/>
        </w:rPr>
        <w:t xml:space="preserve"> </w:t>
      </w:r>
      <w:r w:rsidR="00780D0B">
        <w:rPr>
          <w:color w:val="000000"/>
        </w:rPr>
        <w:t xml:space="preserve">multimedialną </w:t>
      </w:r>
      <w:r>
        <w:rPr>
          <w:color w:val="000000"/>
        </w:rPr>
        <w:t xml:space="preserve">przedstawiającą </w:t>
      </w:r>
      <w:r w:rsidR="00006CC3">
        <w:rPr>
          <w:color w:val="000000"/>
        </w:rPr>
        <w:t>zwierzęta domowe i zwierzęta występujące w zoo, w lesie i inne.</w:t>
      </w:r>
    </w:p>
    <w:p w:rsidR="00006CC3" w:rsidRDefault="00006CC3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 xml:space="preserve">Dzieci mają za zadanie rozpoznać, które ze zwierząt to te domowe i klasnąć w dłonie. Wygrywa to dziecko, które zrobi to najszybciej. </w:t>
      </w:r>
    </w:p>
    <w:p w:rsidR="00911A3A" w:rsidRDefault="00911A3A" w:rsidP="00911A3A">
      <w:pPr>
        <w:pStyle w:val="Akapitzlist"/>
        <w:jc w:val="both"/>
        <w:rPr>
          <w:color w:val="000000"/>
        </w:rPr>
      </w:pPr>
    </w:p>
    <w:p w:rsidR="00B55E03" w:rsidRPr="00B55E03" w:rsidRDefault="00B55E03" w:rsidP="00911A3A">
      <w:pPr>
        <w:pStyle w:val="Akapitzlist"/>
        <w:jc w:val="both"/>
        <w:rPr>
          <w:b/>
          <w:color w:val="000000"/>
        </w:rPr>
      </w:pPr>
    </w:p>
    <w:p w:rsidR="009B0E1B" w:rsidRDefault="009B0E1B" w:rsidP="00911A3A">
      <w:pPr>
        <w:pStyle w:val="Akapitzlist"/>
        <w:numPr>
          <w:ilvl w:val="0"/>
          <w:numId w:val="11"/>
        </w:numPr>
        <w:jc w:val="both"/>
        <w:rPr>
          <w:color w:val="000000"/>
        </w:rPr>
      </w:pPr>
      <w:r w:rsidRPr="00B55E03">
        <w:rPr>
          <w:b/>
          <w:color w:val="000000"/>
        </w:rPr>
        <w:t>Pogadanka na temat przedstawionych podczas prezentacji zwierząt</w:t>
      </w:r>
    </w:p>
    <w:p w:rsidR="009B0E1B" w:rsidRDefault="009B0E1B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>- Dlaczego nie wszystkie zwierzęta możemy trzymać w domu?</w:t>
      </w:r>
    </w:p>
    <w:p w:rsidR="009B0E1B" w:rsidRDefault="009B0E1B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 xml:space="preserve">- W jakim środowisku żyją na wolności zwierzęta, które zostały przedstawione na prezentacji? </w:t>
      </w:r>
    </w:p>
    <w:p w:rsidR="009B0E1B" w:rsidRDefault="009B0E1B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>- Jakiej opieki potrzebują od nas nasze zwierzątka?</w:t>
      </w:r>
    </w:p>
    <w:p w:rsidR="009B0E1B" w:rsidRDefault="009B0E1B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>- Jak nam się odwdzięczają za naszą troskę?</w:t>
      </w:r>
    </w:p>
    <w:p w:rsidR="00B55E03" w:rsidRDefault="00B55E03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 xml:space="preserve">- W jakich bajkach możemy spotkać zwierzęta, które trzymamy w domu? (Myszka Miki, Pluto, Reksio, Gdzie jest </w:t>
      </w:r>
      <w:proofErr w:type="spellStart"/>
      <w:r>
        <w:rPr>
          <w:color w:val="000000"/>
        </w:rPr>
        <w:t>Nemo</w:t>
      </w:r>
      <w:proofErr w:type="spellEnd"/>
      <w:r>
        <w:rPr>
          <w:color w:val="000000"/>
        </w:rPr>
        <w:t>, Filemon i Bonifacy, Żółw Franklin itp.)</w:t>
      </w:r>
    </w:p>
    <w:p w:rsidR="009B0E1B" w:rsidRDefault="009B0E1B" w:rsidP="00911A3A">
      <w:pPr>
        <w:pStyle w:val="Akapitzlist"/>
        <w:jc w:val="both"/>
        <w:rPr>
          <w:color w:val="000000"/>
        </w:rPr>
      </w:pPr>
    </w:p>
    <w:p w:rsidR="009B0E1B" w:rsidRPr="00B55E03" w:rsidRDefault="009B0E1B" w:rsidP="00911A3A">
      <w:pPr>
        <w:pStyle w:val="Akapitzlist"/>
        <w:numPr>
          <w:ilvl w:val="0"/>
          <w:numId w:val="11"/>
        </w:numPr>
        <w:jc w:val="both"/>
        <w:rPr>
          <w:b/>
          <w:color w:val="000000"/>
        </w:rPr>
      </w:pPr>
      <w:r w:rsidRPr="00B55E03">
        <w:rPr>
          <w:b/>
          <w:color w:val="000000"/>
        </w:rPr>
        <w:t>Zadanie na rozbudzenie wyobraźni</w:t>
      </w:r>
    </w:p>
    <w:p w:rsidR="009B0E1B" w:rsidRDefault="009B0E1B" w:rsidP="00911A3A">
      <w:pPr>
        <w:pStyle w:val="Akapitzlist"/>
        <w:jc w:val="both"/>
        <w:rPr>
          <w:color w:val="000000"/>
        </w:rPr>
      </w:pPr>
      <w:r>
        <w:rPr>
          <w:color w:val="000000"/>
        </w:rPr>
        <w:t>Nauczyciel rozkłada na dywanie ilustracje zwierząt częściowo zasłonięte, widoczny jest tylko niewielki szczegół. Zadaniem dzieci jest odgadnięcie jaki zwierzak kryje się pod spodem widząc tylko</w:t>
      </w:r>
      <w:r w:rsidR="00911A3A">
        <w:rPr>
          <w:color w:val="000000"/>
        </w:rPr>
        <w:t xml:space="preserve"> tą odkrytą część. (Załączniki 2-5</w:t>
      </w:r>
      <w:r>
        <w:rPr>
          <w:color w:val="000000"/>
        </w:rPr>
        <w:t>)</w:t>
      </w:r>
    </w:p>
    <w:p w:rsidR="00B55E03" w:rsidRDefault="00B55E03" w:rsidP="00911A3A">
      <w:pPr>
        <w:pStyle w:val="Akapitzlist"/>
        <w:jc w:val="both"/>
        <w:rPr>
          <w:color w:val="000000"/>
        </w:rPr>
      </w:pPr>
    </w:p>
    <w:p w:rsidR="005B051D" w:rsidRDefault="00AE6451" w:rsidP="00911A3A">
      <w:pPr>
        <w:jc w:val="both"/>
        <w:rPr>
          <w:b/>
          <w:color w:val="000000"/>
        </w:rPr>
      </w:pPr>
      <w:r>
        <w:rPr>
          <w:color w:val="000000"/>
        </w:rPr>
        <w:t xml:space="preserve">      </w:t>
      </w:r>
      <w:r w:rsidR="00B55E03">
        <w:rPr>
          <w:b/>
          <w:color w:val="000000"/>
        </w:rPr>
        <w:t>4</w:t>
      </w:r>
      <w:r w:rsidR="00D316DF" w:rsidRPr="00D316DF">
        <w:rPr>
          <w:b/>
          <w:color w:val="000000"/>
        </w:rPr>
        <w:t>. Zajęcia dramy</w:t>
      </w:r>
      <w:r w:rsidR="00B55E03">
        <w:rPr>
          <w:b/>
          <w:color w:val="000000"/>
        </w:rPr>
        <w:t>/ ćwiczenia ruchowe</w:t>
      </w:r>
    </w:p>
    <w:p w:rsidR="00D316DF" w:rsidRDefault="00D316DF" w:rsidP="00911A3A">
      <w:pPr>
        <w:jc w:val="both"/>
        <w:rPr>
          <w:color w:val="000000"/>
        </w:rPr>
      </w:pPr>
    </w:p>
    <w:p w:rsidR="00D316DF" w:rsidRDefault="00B55E03" w:rsidP="00911A3A">
      <w:pPr>
        <w:ind w:left="708"/>
        <w:jc w:val="both"/>
        <w:rPr>
          <w:color w:val="000000"/>
        </w:rPr>
      </w:pPr>
      <w:r>
        <w:rPr>
          <w:color w:val="000000"/>
        </w:rPr>
        <w:t xml:space="preserve">Dzieci swobodnie biegają po dywanie. Na znak nauczyciela każde z nich „zamienia się” w zwierzątko wypowiedziane przez niego np. pieski- chodzą na czworakach, szczekają; kotki miauczą, króliczki skaczą itd. </w:t>
      </w:r>
    </w:p>
    <w:p w:rsidR="00911A3A" w:rsidRDefault="00911A3A" w:rsidP="00911A3A">
      <w:pPr>
        <w:ind w:left="708"/>
        <w:jc w:val="both"/>
        <w:rPr>
          <w:color w:val="000000"/>
        </w:rPr>
      </w:pPr>
    </w:p>
    <w:p w:rsidR="00911A3A" w:rsidRDefault="00911A3A" w:rsidP="00911A3A">
      <w:pPr>
        <w:ind w:left="708"/>
        <w:jc w:val="both"/>
        <w:rPr>
          <w:b/>
          <w:color w:val="000000"/>
        </w:rPr>
      </w:pPr>
      <w:r w:rsidRPr="00911A3A">
        <w:rPr>
          <w:b/>
          <w:color w:val="000000"/>
        </w:rPr>
        <w:t>Załącznik nr 1. Prezentacja multimedialna.</w:t>
      </w:r>
    </w:p>
    <w:p w:rsidR="00911A3A" w:rsidRDefault="00911A3A" w:rsidP="00911A3A">
      <w:pPr>
        <w:ind w:left="708"/>
        <w:jc w:val="both"/>
        <w:rPr>
          <w:b/>
          <w:color w:val="000000"/>
        </w:rPr>
      </w:pPr>
    </w:p>
    <w:bookmarkStart w:id="1" w:name="_MON_1509734508"/>
    <w:bookmarkEnd w:id="1"/>
    <w:p w:rsidR="00911A3A" w:rsidRPr="00911A3A" w:rsidRDefault="00911A3A" w:rsidP="00911A3A">
      <w:pPr>
        <w:ind w:left="708"/>
        <w:jc w:val="both"/>
        <w:rPr>
          <w:b/>
          <w:color w:val="000000"/>
        </w:rPr>
      </w:pPr>
      <w:r w:rsidRPr="00911A3A">
        <w:rPr>
          <w:b/>
          <w:color w:val="000000"/>
        </w:rPr>
        <w:object w:dxaOrig="7216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0pt" o:ole="">
            <v:imagedata r:id="rId9" o:title=""/>
          </v:shape>
          <o:OLEObject Type="Embed" ProgID="PowerPoint.Show.8" ShapeID="_x0000_i1025" DrawAspect="Content" ObjectID="_1509739016" r:id="rId10"/>
        </w:object>
      </w:r>
    </w:p>
    <w:p w:rsidR="00F51746" w:rsidRDefault="00F51746" w:rsidP="00574253">
      <w:pPr>
        <w:rPr>
          <w:b/>
          <w:color w:val="000000"/>
        </w:rPr>
      </w:pPr>
    </w:p>
    <w:p w:rsidR="00D316DF" w:rsidRDefault="00D316DF" w:rsidP="00574253">
      <w:pPr>
        <w:rPr>
          <w:b/>
          <w:sz w:val="22"/>
          <w:szCs w:val="22"/>
        </w:rPr>
      </w:pPr>
    </w:p>
    <w:p w:rsidR="00B55E03" w:rsidRDefault="00B55E03">
      <w:pPr>
        <w:spacing w:after="20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:rsidR="00B55E03" w:rsidRDefault="00AE6451">
      <w:pPr>
        <w:spacing w:after="200" w:line="276" w:lineRule="auto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7096125" cy="7162800"/>
            <wp:effectExtent l="0" t="0" r="9525" b="0"/>
            <wp:docPr id="1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1A3A">
        <w:rPr>
          <w:b/>
          <w:sz w:val="22"/>
          <w:szCs w:val="22"/>
        </w:rPr>
        <w:t>Załącznik nr 2</w:t>
      </w:r>
      <w:r w:rsidR="00B55E03">
        <w:rPr>
          <w:b/>
          <w:sz w:val="22"/>
          <w:szCs w:val="22"/>
        </w:rPr>
        <w:br w:type="page"/>
      </w:r>
    </w:p>
    <w:p w:rsidR="00D316DF" w:rsidRDefault="00485700" w:rsidP="00574253">
      <w:pPr>
        <w:rPr>
          <w:b/>
          <w:sz w:val="22"/>
          <w:szCs w:val="22"/>
        </w:rPr>
      </w:pPr>
      <w:r>
        <w:rPr>
          <w:noProof/>
        </w:rPr>
        <w:lastRenderedPageBreak/>
        <w:drawing>
          <wp:inline distT="0" distB="0" distL="0" distR="0">
            <wp:extent cx="5425440" cy="4171505"/>
            <wp:effectExtent l="0" t="0" r="3810" b="635"/>
            <wp:docPr id="5" name="Obraz 5" descr="http://images.clipartlogo.com/files/images/35/359149/gold-fish-2_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logo.com/files/images/35/359149/gold-fish-2_p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417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E03" w:rsidRDefault="00B55E03" w:rsidP="0057425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Załącznik </w:t>
      </w:r>
      <w:r w:rsidR="00911A3A">
        <w:rPr>
          <w:b/>
          <w:sz w:val="22"/>
          <w:szCs w:val="22"/>
        </w:rPr>
        <w:t>nr 3</w:t>
      </w:r>
    </w:p>
    <w:p w:rsidR="00B55E03" w:rsidRDefault="00B55E03">
      <w:pPr>
        <w:spacing w:after="20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:rsidR="00B55E03" w:rsidRDefault="008641DA" w:rsidP="00574253">
      <w:pPr>
        <w:rPr>
          <w:b/>
          <w:sz w:val="22"/>
          <w:szCs w:val="22"/>
        </w:rPr>
      </w:pPr>
      <w:r>
        <w:object w:dxaOrig="10373" w:dyaOrig="12096">
          <v:shape id="_x0000_i1026" type="#_x0000_t75" style="width:519pt;height:604.5pt" o:ole="">
            <v:imagedata r:id="rId13" o:title=""/>
          </v:shape>
          <o:OLEObject Type="Embed" ProgID="Photoshop.Image.13" ShapeID="_x0000_i1026" DrawAspect="Content" ObjectID="_1509739017" r:id="rId14">
            <o:FieldCodes>\s</o:FieldCodes>
          </o:OLEObject>
        </w:object>
      </w:r>
    </w:p>
    <w:p w:rsidR="00B55E03" w:rsidRDefault="00B55E03" w:rsidP="0057425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Załącznik </w:t>
      </w:r>
      <w:r w:rsidR="00911A3A">
        <w:rPr>
          <w:b/>
          <w:sz w:val="22"/>
          <w:szCs w:val="22"/>
        </w:rPr>
        <w:t>nr 4</w:t>
      </w:r>
    </w:p>
    <w:p w:rsidR="00B55E03" w:rsidRDefault="00B55E03">
      <w:pPr>
        <w:spacing w:after="20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:rsidR="00D316DF" w:rsidRDefault="00FE7E95" w:rsidP="00574253">
      <w:pPr>
        <w:rPr>
          <w:b/>
          <w:sz w:val="22"/>
          <w:szCs w:val="22"/>
        </w:rPr>
      </w:pPr>
      <w:r>
        <w:object w:dxaOrig="9509" w:dyaOrig="11232">
          <v:shape id="_x0000_i1027" type="#_x0000_t75" style="width:474.75pt;height:561.75pt" o:ole="">
            <v:imagedata r:id="rId15" o:title=""/>
          </v:shape>
          <o:OLEObject Type="Embed" ProgID="Photoshop.Image.13" ShapeID="_x0000_i1027" DrawAspect="Content" ObjectID="_1509739018" r:id="rId16">
            <o:FieldCodes>\s</o:FieldCodes>
          </o:OLEObject>
        </w:object>
      </w:r>
    </w:p>
    <w:p w:rsidR="00D316DF" w:rsidRPr="00D316DF" w:rsidRDefault="00D316DF" w:rsidP="00574253">
      <w:pPr>
        <w:rPr>
          <w:b/>
          <w:sz w:val="22"/>
          <w:szCs w:val="22"/>
        </w:rPr>
      </w:pPr>
    </w:p>
    <w:p w:rsidR="00574253" w:rsidRDefault="00574253" w:rsidP="00574253">
      <w:pPr>
        <w:rPr>
          <w:b/>
          <w:sz w:val="22"/>
          <w:szCs w:val="22"/>
        </w:rPr>
      </w:pPr>
    </w:p>
    <w:p w:rsidR="00574253" w:rsidRDefault="00574253" w:rsidP="00574253">
      <w:pPr>
        <w:rPr>
          <w:b/>
          <w:sz w:val="22"/>
          <w:szCs w:val="22"/>
        </w:rPr>
      </w:pPr>
    </w:p>
    <w:p w:rsidR="00574253" w:rsidRDefault="00574253" w:rsidP="00574253">
      <w:pPr>
        <w:rPr>
          <w:b/>
          <w:sz w:val="22"/>
          <w:szCs w:val="22"/>
        </w:rPr>
      </w:pPr>
    </w:p>
    <w:p w:rsidR="00574253" w:rsidRDefault="00574253" w:rsidP="00574253">
      <w:pPr>
        <w:rPr>
          <w:b/>
          <w:sz w:val="22"/>
          <w:szCs w:val="22"/>
        </w:rPr>
      </w:pPr>
    </w:p>
    <w:p w:rsidR="00574253" w:rsidRPr="00AE6451" w:rsidRDefault="00B55E03" w:rsidP="00574253">
      <w:pPr>
        <w:rPr>
          <w:b/>
        </w:rPr>
      </w:pPr>
      <w:r w:rsidRPr="00AE6451">
        <w:rPr>
          <w:b/>
        </w:rPr>
        <w:t xml:space="preserve">Załącznik </w:t>
      </w:r>
      <w:r w:rsidR="00911A3A">
        <w:rPr>
          <w:b/>
        </w:rPr>
        <w:t>nr 5</w:t>
      </w:r>
    </w:p>
    <w:p w:rsidR="00F4481A" w:rsidRDefault="00F4481A"/>
    <w:sectPr w:rsidR="00F4481A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642" w:rsidRDefault="00EF4642" w:rsidP="00574253">
      <w:r>
        <w:separator/>
      </w:r>
    </w:p>
  </w:endnote>
  <w:endnote w:type="continuationSeparator" w:id="0">
    <w:p w:rsidR="00EF4642" w:rsidRDefault="00EF4642" w:rsidP="005742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4253" w:rsidRDefault="00574253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7428A">
      <w:rPr>
        <w:noProof/>
      </w:rPr>
      <w:t>4</w:t>
    </w:r>
    <w:r>
      <w:rPr>
        <w:noProof/>
      </w:rPr>
      <w:fldChar w:fldCharType="end"/>
    </w:r>
  </w:p>
  <w:p w:rsidR="00574253" w:rsidRDefault="00574253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642" w:rsidRDefault="00EF4642" w:rsidP="00574253">
      <w:r>
        <w:separator/>
      </w:r>
    </w:p>
  </w:footnote>
  <w:footnote w:type="continuationSeparator" w:id="0">
    <w:p w:rsidR="00EF4642" w:rsidRDefault="00EF4642" w:rsidP="005742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405F"/>
    <w:multiLevelType w:val="hybridMultilevel"/>
    <w:tmpl w:val="15F263D0"/>
    <w:lvl w:ilvl="0" w:tplc="4EEE5E7C">
      <w:start w:val="1"/>
      <w:numFmt w:val="decimal"/>
      <w:lvlText w:val="%1."/>
      <w:lvlJc w:val="left"/>
      <w:pPr>
        <w:ind w:left="1080" w:hanging="360"/>
      </w:pPr>
      <w:rPr>
        <w:b w:val="0"/>
        <w:sz w:val="24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AAD4748"/>
    <w:multiLevelType w:val="hybridMultilevel"/>
    <w:tmpl w:val="B756CB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D7F7D"/>
    <w:multiLevelType w:val="hybridMultilevel"/>
    <w:tmpl w:val="35D81B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EA2716"/>
    <w:multiLevelType w:val="hybridMultilevel"/>
    <w:tmpl w:val="8428661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9C652A5"/>
    <w:multiLevelType w:val="hybridMultilevel"/>
    <w:tmpl w:val="89AAD5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594C2E"/>
    <w:multiLevelType w:val="hybridMultilevel"/>
    <w:tmpl w:val="7C425D3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D0117FC"/>
    <w:multiLevelType w:val="hybridMultilevel"/>
    <w:tmpl w:val="89B0BC8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D04F6F"/>
    <w:multiLevelType w:val="hybridMultilevel"/>
    <w:tmpl w:val="56B03A96"/>
    <w:lvl w:ilvl="0" w:tplc="153872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A63F13"/>
    <w:multiLevelType w:val="hybridMultilevel"/>
    <w:tmpl w:val="E07231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7331DE"/>
    <w:multiLevelType w:val="hybridMultilevel"/>
    <w:tmpl w:val="8C16A4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9B01A4"/>
    <w:multiLevelType w:val="hybridMultilevel"/>
    <w:tmpl w:val="39B090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B94B5D"/>
    <w:multiLevelType w:val="hybridMultilevel"/>
    <w:tmpl w:val="600877C0"/>
    <w:lvl w:ilvl="0" w:tplc="346C8DB8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 w:val="0"/>
        <w:sz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D75570"/>
    <w:multiLevelType w:val="hybridMultilevel"/>
    <w:tmpl w:val="3CDE7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0"/>
  </w:num>
  <w:num w:numId="7">
    <w:abstractNumId w:val="3"/>
  </w:num>
  <w:num w:numId="8">
    <w:abstractNumId w:val="6"/>
  </w:num>
  <w:num w:numId="9">
    <w:abstractNumId w:val="5"/>
  </w:num>
  <w:num w:numId="10">
    <w:abstractNumId w:val="10"/>
  </w:num>
  <w:num w:numId="11">
    <w:abstractNumId w:val="7"/>
  </w:num>
  <w:num w:numId="12">
    <w:abstractNumId w:val="1"/>
  </w:num>
  <w:num w:numId="13">
    <w:abstractNumId w:val="8"/>
  </w:num>
  <w:num w:numId="14">
    <w:abstractNumId w:val="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3DDD"/>
    <w:rsid w:val="00006CC3"/>
    <w:rsid w:val="001069E7"/>
    <w:rsid w:val="002E1078"/>
    <w:rsid w:val="00485700"/>
    <w:rsid w:val="004C211B"/>
    <w:rsid w:val="00546B2D"/>
    <w:rsid w:val="00574253"/>
    <w:rsid w:val="005B051D"/>
    <w:rsid w:val="005B22E8"/>
    <w:rsid w:val="006416B2"/>
    <w:rsid w:val="00670D7A"/>
    <w:rsid w:val="00780D0B"/>
    <w:rsid w:val="007C11E3"/>
    <w:rsid w:val="008641DA"/>
    <w:rsid w:val="00881A9D"/>
    <w:rsid w:val="00911A3A"/>
    <w:rsid w:val="0095386C"/>
    <w:rsid w:val="009B0E1B"/>
    <w:rsid w:val="00A4647A"/>
    <w:rsid w:val="00AE6451"/>
    <w:rsid w:val="00B55E03"/>
    <w:rsid w:val="00BB48B4"/>
    <w:rsid w:val="00CA15FB"/>
    <w:rsid w:val="00CE2589"/>
    <w:rsid w:val="00D316DF"/>
    <w:rsid w:val="00E25CC7"/>
    <w:rsid w:val="00E27FF7"/>
    <w:rsid w:val="00E42FDB"/>
    <w:rsid w:val="00EE3DDD"/>
    <w:rsid w:val="00EF4642"/>
    <w:rsid w:val="00F4481A"/>
    <w:rsid w:val="00F51746"/>
    <w:rsid w:val="00F55623"/>
    <w:rsid w:val="00F7428A"/>
    <w:rsid w:val="00FE7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74253"/>
    <w:rPr>
      <w:rFonts w:ascii="Times New Roman" w:eastAsia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7425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7425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74253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7425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57425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7425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57425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B051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5B051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5B051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74253"/>
    <w:rPr>
      <w:rFonts w:ascii="Times New Roman" w:eastAsia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7425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7425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74253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7425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57425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7425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57425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B051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5B051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5B051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10" Type="http://schemas.openxmlformats.org/officeDocument/2006/relationships/oleObject" Target="embeddings/Microsoft_PowerPoint_97-2003_Presentation1.ppt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Konspekty%20Poziom%20I\I.T.P.I%201-47\I.T.%20P.I%20%201-47\I.T.%20P.I%20%2023-47\I.T.%20P.%20I%2035-47\44\44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D36500-8A17-4A6A-AB5D-8A726AA983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44</Template>
  <TotalTime>98</TotalTime>
  <Pages>6</Pages>
  <Words>412</Words>
  <Characters>2478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Ślimaczek</cp:lastModifiedBy>
  <cp:revision>7</cp:revision>
  <dcterms:created xsi:type="dcterms:W3CDTF">2015-10-29T14:01:00Z</dcterms:created>
  <dcterms:modified xsi:type="dcterms:W3CDTF">2015-11-22T22:10:00Z</dcterms:modified>
</cp:coreProperties>
</file>